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72898" w14:textId="77777777" w:rsidR="00607197" w:rsidRDefault="00607197"/>
    <w:p w14:paraId="0C3D307B" w14:textId="77777777" w:rsidR="00607197" w:rsidRDefault="00607197"/>
    <w:p w14:paraId="22798952" w14:textId="77777777" w:rsidR="00E95DFA" w:rsidRDefault="006A4598" w:rsidP="00E95DFA">
      <w:pPr>
        <w:pStyle w:val="Tittel"/>
        <w:outlineLvl w:val="9"/>
      </w:pPr>
      <w:r>
        <w:t>Inngåelse av kontrakt med Flytoget</w:t>
      </w:r>
    </w:p>
    <w:p w14:paraId="2B95CFD4" w14:textId="77777777" w:rsidR="00B320DB" w:rsidRPr="00B320DB" w:rsidRDefault="00B320DB" w:rsidP="00B320DB"/>
    <w:p w14:paraId="2D52C4F8" w14:textId="77777777" w:rsidR="003A5285" w:rsidRDefault="006A4598" w:rsidP="003A5285">
      <w:pPr>
        <w:pStyle w:val="Overskrift1"/>
      </w:pPr>
      <w:r>
        <w:t>Foretaksinformasjon</w:t>
      </w:r>
    </w:p>
    <w:p w14:paraId="5B5B2679" w14:textId="77777777" w:rsidR="006A4598" w:rsidRDefault="006A4598" w:rsidP="006A4598">
      <w:r>
        <w:t xml:space="preserve">Informasjon om selskapet skal finnes i </w:t>
      </w:r>
      <w:hyperlink r:id="rId11" w:history="1">
        <w:r w:rsidRPr="00A84308">
          <w:rPr>
            <w:rStyle w:val="Hyperkobling"/>
          </w:rPr>
          <w:t>Enhetsregisteret</w:t>
        </w:r>
      </w:hyperlink>
      <w:r>
        <w:t xml:space="preserve"> (Brønnøysundregistrene).</w:t>
      </w:r>
    </w:p>
    <w:p w14:paraId="52DFDBA1" w14:textId="77777777" w:rsidR="006A4598" w:rsidRDefault="006A4598" w:rsidP="006A4598"/>
    <w:tbl>
      <w:tblPr>
        <w:tblStyle w:val="Tabellrutenett"/>
        <w:tblW w:w="9634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823"/>
        <w:gridCol w:w="5811"/>
      </w:tblGrid>
      <w:tr w:rsidR="006A4598" w14:paraId="3E4A1CEB" w14:textId="77777777" w:rsidTr="00B320DB">
        <w:trPr>
          <w:trHeight w:val="340"/>
        </w:trPr>
        <w:tc>
          <w:tcPr>
            <w:tcW w:w="3823" w:type="dxa"/>
            <w:vAlign w:val="center"/>
          </w:tcPr>
          <w:p w14:paraId="70F98A00" w14:textId="77777777" w:rsidR="006A4598" w:rsidRDefault="006A4598" w:rsidP="00A84308">
            <w:r>
              <w:t>Firmanavn registrert i Enhetsregisteret</w:t>
            </w:r>
          </w:p>
        </w:tc>
        <w:tc>
          <w:tcPr>
            <w:tcW w:w="5811" w:type="dxa"/>
            <w:vAlign w:val="center"/>
          </w:tcPr>
          <w:p w14:paraId="30300C06" w14:textId="77777777" w:rsidR="006A4598" w:rsidRDefault="006A4598" w:rsidP="00A84308"/>
        </w:tc>
      </w:tr>
      <w:tr w:rsidR="006A4598" w14:paraId="6F367221" w14:textId="77777777" w:rsidTr="00B320DB">
        <w:trPr>
          <w:trHeight w:val="340"/>
        </w:trPr>
        <w:tc>
          <w:tcPr>
            <w:tcW w:w="3823" w:type="dxa"/>
            <w:vAlign w:val="center"/>
          </w:tcPr>
          <w:p w14:paraId="3C443BF0" w14:textId="77777777" w:rsidR="006A4598" w:rsidRDefault="006A4598" w:rsidP="00A84308">
            <w:r>
              <w:t>Forretningsadresse</w:t>
            </w:r>
          </w:p>
        </w:tc>
        <w:tc>
          <w:tcPr>
            <w:tcW w:w="5811" w:type="dxa"/>
            <w:vAlign w:val="center"/>
          </w:tcPr>
          <w:p w14:paraId="20BC347D" w14:textId="77777777" w:rsidR="006A4598" w:rsidRDefault="006A4598" w:rsidP="00A84308"/>
        </w:tc>
      </w:tr>
      <w:tr w:rsidR="006A4598" w14:paraId="4768B675" w14:textId="77777777" w:rsidTr="00B320DB">
        <w:trPr>
          <w:trHeight w:val="340"/>
        </w:trPr>
        <w:tc>
          <w:tcPr>
            <w:tcW w:w="3823" w:type="dxa"/>
            <w:vAlign w:val="center"/>
          </w:tcPr>
          <w:p w14:paraId="16C54A36" w14:textId="77777777" w:rsidR="006A4598" w:rsidRDefault="006A4598" w:rsidP="00A84308">
            <w:r>
              <w:t>Postnummer og sted</w:t>
            </w:r>
          </w:p>
        </w:tc>
        <w:tc>
          <w:tcPr>
            <w:tcW w:w="5811" w:type="dxa"/>
            <w:vAlign w:val="center"/>
          </w:tcPr>
          <w:p w14:paraId="29BCB496" w14:textId="77777777" w:rsidR="006A4598" w:rsidRDefault="006A4598" w:rsidP="00A84308"/>
        </w:tc>
      </w:tr>
      <w:tr w:rsidR="006A4598" w14:paraId="22D66831" w14:textId="77777777" w:rsidTr="00B320DB">
        <w:trPr>
          <w:trHeight w:val="340"/>
        </w:trPr>
        <w:tc>
          <w:tcPr>
            <w:tcW w:w="3823" w:type="dxa"/>
            <w:vAlign w:val="center"/>
          </w:tcPr>
          <w:p w14:paraId="172C89C9" w14:textId="77777777" w:rsidR="006A4598" w:rsidRDefault="006A4598" w:rsidP="00A84308">
            <w:r>
              <w:t>Org. nr.</w:t>
            </w:r>
          </w:p>
        </w:tc>
        <w:tc>
          <w:tcPr>
            <w:tcW w:w="5811" w:type="dxa"/>
            <w:vAlign w:val="center"/>
          </w:tcPr>
          <w:p w14:paraId="22AEB159" w14:textId="77777777" w:rsidR="006A4598" w:rsidRDefault="006A4598" w:rsidP="00A84308"/>
        </w:tc>
      </w:tr>
    </w:tbl>
    <w:p w14:paraId="1667F6DF" w14:textId="77777777" w:rsidR="006A4598" w:rsidRDefault="006A4598" w:rsidP="006A4598"/>
    <w:p w14:paraId="2D767F09" w14:textId="77777777" w:rsidR="006A4598" w:rsidRDefault="006A4598" w:rsidP="006A4598">
      <w:pPr>
        <w:pStyle w:val="Overskrift1"/>
      </w:pPr>
      <w:r>
        <w:t>Signering av kontrakt</w:t>
      </w:r>
    </w:p>
    <w:p w14:paraId="35F454B0" w14:textId="77777777" w:rsidR="006A4598" w:rsidRPr="006A4598" w:rsidRDefault="00A84308" w:rsidP="006A4598">
      <w:r>
        <w:t>Det må oppgis hvem som skal signere kontrakten. Oppgitt signatur og/eller prokura må stemme med Enhetsregisteret.</w:t>
      </w:r>
      <w:r w:rsidR="0002127E">
        <w:t xml:space="preserve"> Har den som signerer intern fullmakt, signaturrett eller prokura?</w:t>
      </w:r>
    </w:p>
    <w:p w14:paraId="7961A44C" w14:textId="77777777" w:rsidR="006A4598" w:rsidRDefault="006A4598" w:rsidP="006A4598"/>
    <w:tbl>
      <w:tblPr>
        <w:tblStyle w:val="Tabellrutenett"/>
        <w:tblW w:w="0" w:type="auto"/>
        <w:tblInd w:w="1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883"/>
        <w:gridCol w:w="2940"/>
        <w:gridCol w:w="1016"/>
        <w:gridCol w:w="1017"/>
        <w:gridCol w:w="974"/>
      </w:tblGrid>
      <w:tr w:rsidR="00A84308" w14:paraId="67408E86" w14:textId="77777777" w:rsidTr="00B320DB">
        <w:trPr>
          <w:cantSplit/>
          <w:trHeight w:val="470"/>
        </w:trPr>
        <w:tc>
          <w:tcPr>
            <w:tcW w:w="3823" w:type="dxa"/>
            <w:gridSpan w:val="2"/>
            <w:tcBorders>
              <w:top w:val="nil"/>
              <w:left w:val="nil"/>
              <w:right w:val="nil"/>
            </w:tcBorders>
          </w:tcPr>
          <w:p w14:paraId="31E8F8F0" w14:textId="77777777" w:rsidR="00A84308" w:rsidRDefault="00A84308" w:rsidP="006A4598"/>
        </w:tc>
        <w:tc>
          <w:tcPr>
            <w:tcW w:w="1016" w:type="dxa"/>
            <w:tcBorders>
              <w:top w:val="nil"/>
              <w:left w:val="nil"/>
              <w:right w:val="nil"/>
            </w:tcBorders>
            <w:vAlign w:val="center"/>
          </w:tcPr>
          <w:p w14:paraId="51A2D672" w14:textId="77777777" w:rsidR="00A84308" w:rsidRDefault="00A84308" w:rsidP="00B320DB">
            <w:pPr>
              <w:jc w:val="center"/>
            </w:pPr>
            <w:r>
              <w:t xml:space="preserve">Intern </w:t>
            </w:r>
            <w:r w:rsidR="00B320DB">
              <w:br/>
            </w:r>
            <w:r>
              <w:t>fullmakt</w:t>
            </w: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center"/>
          </w:tcPr>
          <w:p w14:paraId="6F09A349" w14:textId="77777777" w:rsidR="00A84308" w:rsidRDefault="00A84308" w:rsidP="00B320DB">
            <w:pPr>
              <w:jc w:val="center"/>
            </w:pPr>
            <w:r>
              <w:t>Signatur</w:t>
            </w: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  <w:vAlign w:val="center"/>
          </w:tcPr>
          <w:p w14:paraId="5FCA197C" w14:textId="77777777" w:rsidR="00A84308" w:rsidRDefault="00A84308" w:rsidP="00B320DB">
            <w:pPr>
              <w:jc w:val="center"/>
            </w:pPr>
            <w:r>
              <w:t>Prokura</w:t>
            </w:r>
          </w:p>
        </w:tc>
      </w:tr>
      <w:tr w:rsidR="00A84308" w14:paraId="5ABCCF37" w14:textId="77777777" w:rsidTr="00B320DB">
        <w:trPr>
          <w:trHeight w:val="340"/>
        </w:trPr>
        <w:tc>
          <w:tcPr>
            <w:tcW w:w="883" w:type="dxa"/>
            <w:vAlign w:val="center"/>
          </w:tcPr>
          <w:p w14:paraId="32A89AC6" w14:textId="77777777" w:rsidR="00A84308" w:rsidRDefault="00A84308" w:rsidP="00B320DB">
            <w:r>
              <w:t>Navn</w:t>
            </w:r>
          </w:p>
        </w:tc>
        <w:tc>
          <w:tcPr>
            <w:tcW w:w="2940" w:type="dxa"/>
            <w:vAlign w:val="center"/>
          </w:tcPr>
          <w:p w14:paraId="09466D95" w14:textId="77777777" w:rsidR="00A84308" w:rsidRDefault="00A84308" w:rsidP="00B320DB"/>
        </w:tc>
        <w:sdt>
          <w:sdtPr>
            <w:id w:val="-294996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16" w:type="dxa"/>
                <w:vAlign w:val="center"/>
              </w:tcPr>
              <w:p w14:paraId="6DE6A3D3" w14:textId="77777777" w:rsidR="00A84308" w:rsidRDefault="00B320DB" w:rsidP="00B320DB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6854320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17" w:type="dxa"/>
                <w:vAlign w:val="center"/>
              </w:tcPr>
              <w:p w14:paraId="4427C66B" w14:textId="77777777" w:rsidR="00A84308" w:rsidRDefault="00B320DB" w:rsidP="00B320DB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879775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74" w:type="dxa"/>
                <w:vAlign w:val="center"/>
              </w:tcPr>
              <w:p w14:paraId="44F3DEF2" w14:textId="77777777" w:rsidR="00A84308" w:rsidRDefault="00B320DB" w:rsidP="00B320DB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A84308" w14:paraId="75FACDB9" w14:textId="77777777" w:rsidTr="00B320DB">
        <w:trPr>
          <w:trHeight w:val="340"/>
        </w:trPr>
        <w:tc>
          <w:tcPr>
            <w:tcW w:w="883" w:type="dxa"/>
            <w:vAlign w:val="center"/>
          </w:tcPr>
          <w:p w14:paraId="18666100" w14:textId="77777777" w:rsidR="00A84308" w:rsidRDefault="00A84308" w:rsidP="00B320DB">
            <w:r>
              <w:t>Stilling</w:t>
            </w:r>
          </w:p>
        </w:tc>
        <w:tc>
          <w:tcPr>
            <w:tcW w:w="2940" w:type="dxa"/>
            <w:vAlign w:val="center"/>
          </w:tcPr>
          <w:p w14:paraId="2AA405AF" w14:textId="77777777" w:rsidR="00A84308" w:rsidRDefault="00A84308" w:rsidP="00B320DB"/>
        </w:tc>
        <w:tc>
          <w:tcPr>
            <w:tcW w:w="3007" w:type="dxa"/>
            <w:gridSpan w:val="3"/>
            <w:vMerge w:val="restart"/>
            <w:tcBorders>
              <w:right w:val="nil"/>
            </w:tcBorders>
            <w:vAlign w:val="center"/>
          </w:tcPr>
          <w:p w14:paraId="717AC564" w14:textId="77777777" w:rsidR="00A84308" w:rsidRDefault="00A84308" w:rsidP="00B320DB"/>
          <w:p w14:paraId="0DF37DB9" w14:textId="77777777" w:rsidR="00B320DB" w:rsidRDefault="00B320DB" w:rsidP="00B320DB"/>
          <w:p w14:paraId="512AE75D" w14:textId="77777777" w:rsidR="00B320DB" w:rsidRPr="00B320DB" w:rsidRDefault="00B320DB" w:rsidP="00B320DB"/>
        </w:tc>
      </w:tr>
      <w:tr w:rsidR="00A84308" w14:paraId="4F6E63D4" w14:textId="77777777" w:rsidTr="00B320DB">
        <w:trPr>
          <w:trHeight w:val="340"/>
        </w:trPr>
        <w:tc>
          <w:tcPr>
            <w:tcW w:w="883" w:type="dxa"/>
            <w:vAlign w:val="center"/>
          </w:tcPr>
          <w:p w14:paraId="31B32479" w14:textId="77777777" w:rsidR="00A84308" w:rsidRDefault="00A84308" w:rsidP="00B320DB">
            <w:r>
              <w:t>E-post</w:t>
            </w:r>
          </w:p>
        </w:tc>
        <w:tc>
          <w:tcPr>
            <w:tcW w:w="2940" w:type="dxa"/>
            <w:vAlign w:val="center"/>
          </w:tcPr>
          <w:p w14:paraId="408B0FF2" w14:textId="77777777" w:rsidR="00A84308" w:rsidRDefault="00A84308" w:rsidP="00B320DB"/>
        </w:tc>
        <w:tc>
          <w:tcPr>
            <w:tcW w:w="3007" w:type="dxa"/>
            <w:gridSpan w:val="3"/>
            <w:vMerge/>
            <w:tcBorders>
              <w:right w:val="nil"/>
            </w:tcBorders>
            <w:vAlign w:val="center"/>
          </w:tcPr>
          <w:p w14:paraId="31EF9686" w14:textId="77777777" w:rsidR="00A84308" w:rsidRDefault="00A84308" w:rsidP="00B320DB"/>
        </w:tc>
      </w:tr>
      <w:tr w:rsidR="00A84308" w14:paraId="3162D37A" w14:textId="77777777" w:rsidTr="00B320DB">
        <w:trPr>
          <w:trHeight w:val="340"/>
        </w:trPr>
        <w:tc>
          <w:tcPr>
            <w:tcW w:w="883" w:type="dxa"/>
            <w:vAlign w:val="center"/>
          </w:tcPr>
          <w:p w14:paraId="58F88AFD" w14:textId="77777777" w:rsidR="00A84308" w:rsidRDefault="00A84308" w:rsidP="00B320DB">
            <w:r>
              <w:t>Mobil</w:t>
            </w:r>
          </w:p>
        </w:tc>
        <w:tc>
          <w:tcPr>
            <w:tcW w:w="2940" w:type="dxa"/>
            <w:vAlign w:val="center"/>
          </w:tcPr>
          <w:p w14:paraId="51F8F6FB" w14:textId="77777777" w:rsidR="00A84308" w:rsidRDefault="00A84308" w:rsidP="00B320DB"/>
        </w:tc>
        <w:tc>
          <w:tcPr>
            <w:tcW w:w="3007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5727EAAD" w14:textId="77777777" w:rsidR="00A84308" w:rsidRDefault="00A84308" w:rsidP="00B320DB"/>
        </w:tc>
      </w:tr>
    </w:tbl>
    <w:p w14:paraId="3757C6FD" w14:textId="77777777" w:rsidR="006A4598" w:rsidRDefault="006A4598" w:rsidP="006A4598"/>
    <w:p w14:paraId="3D799F51" w14:textId="77777777" w:rsidR="006A4598" w:rsidRPr="006A4598" w:rsidRDefault="006A4598" w:rsidP="006A4598"/>
    <w:p w14:paraId="7DE1C43C" w14:textId="77777777" w:rsidR="00647852" w:rsidRDefault="00A84308" w:rsidP="00A84308">
      <w:pPr>
        <w:pStyle w:val="Overskrift1"/>
      </w:pPr>
      <w:r>
        <w:t>Kontraktens kontaktperson</w:t>
      </w:r>
    </w:p>
    <w:p w14:paraId="59321B85" w14:textId="6E77BC05" w:rsidR="00A84308" w:rsidRDefault="00B320DB" w:rsidP="00A84308">
      <w:r>
        <w:t xml:space="preserve">Hvem er </w:t>
      </w:r>
      <w:r w:rsidR="00A86A4F">
        <w:t xml:space="preserve">selskapets </w:t>
      </w:r>
      <w:r>
        <w:t xml:space="preserve">kontaktperson for kontraktens virkeområde? </w:t>
      </w:r>
    </w:p>
    <w:p w14:paraId="7256A28B" w14:textId="77777777" w:rsidR="00B320DB" w:rsidRDefault="00B320DB" w:rsidP="00A84308"/>
    <w:tbl>
      <w:tblPr>
        <w:tblStyle w:val="Tabellrutenett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883"/>
        <w:gridCol w:w="2940"/>
      </w:tblGrid>
      <w:tr w:rsidR="00B320DB" w14:paraId="2342CDF2" w14:textId="77777777" w:rsidTr="00B320DB">
        <w:trPr>
          <w:trHeight w:val="340"/>
        </w:trPr>
        <w:tc>
          <w:tcPr>
            <w:tcW w:w="883" w:type="dxa"/>
            <w:vAlign w:val="center"/>
          </w:tcPr>
          <w:p w14:paraId="00A6978D" w14:textId="77777777" w:rsidR="00B320DB" w:rsidRDefault="00B320DB" w:rsidP="00422FC4">
            <w:r>
              <w:t>Navn</w:t>
            </w:r>
          </w:p>
        </w:tc>
        <w:tc>
          <w:tcPr>
            <w:tcW w:w="2940" w:type="dxa"/>
            <w:vAlign w:val="center"/>
          </w:tcPr>
          <w:p w14:paraId="1210A2D0" w14:textId="77777777" w:rsidR="00B320DB" w:rsidRDefault="00B320DB" w:rsidP="00422FC4"/>
        </w:tc>
      </w:tr>
      <w:tr w:rsidR="00B320DB" w14:paraId="59AC8F8C" w14:textId="77777777" w:rsidTr="00B320DB">
        <w:trPr>
          <w:trHeight w:val="340"/>
        </w:trPr>
        <w:tc>
          <w:tcPr>
            <w:tcW w:w="883" w:type="dxa"/>
            <w:vAlign w:val="center"/>
          </w:tcPr>
          <w:p w14:paraId="54E38DB9" w14:textId="77777777" w:rsidR="00B320DB" w:rsidRDefault="00B320DB" w:rsidP="00422FC4">
            <w:r>
              <w:t>Stilling</w:t>
            </w:r>
          </w:p>
        </w:tc>
        <w:tc>
          <w:tcPr>
            <w:tcW w:w="2940" w:type="dxa"/>
            <w:vAlign w:val="center"/>
          </w:tcPr>
          <w:p w14:paraId="38C0DB5F" w14:textId="77777777" w:rsidR="00B320DB" w:rsidRDefault="00B320DB" w:rsidP="00422FC4"/>
        </w:tc>
      </w:tr>
      <w:tr w:rsidR="00B320DB" w14:paraId="39299B5B" w14:textId="77777777" w:rsidTr="00B320DB">
        <w:trPr>
          <w:trHeight w:val="340"/>
        </w:trPr>
        <w:tc>
          <w:tcPr>
            <w:tcW w:w="883" w:type="dxa"/>
            <w:vAlign w:val="center"/>
          </w:tcPr>
          <w:p w14:paraId="4C0BC500" w14:textId="77777777" w:rsidR="00B320DB" w:rsidRDefault="00B320DB" w:rsidP="00422FC4">
            <w:r>
              <w:t>E-post</w:t>
            </w:r>
          </w:p>
        </w:tc>
        <w:tc>
          <w:tcPr>
            <w:tcW w:w="2940" w:type="dxa"/>
            <w:vAlign w:val="center"/>
          </w:tcPr>
          <w:p w14:paraId="7A91745A" w14:textId="77777777" w:rsidR="00B320DB" w:rsidRDefault="00B320DB" w:rsidP="00422FC4"/>
        </w:tc>
      </w:tr>
      <w:tr w:rsidR="00B320DB" w14:paraId="597A4AFA" w14:textId="77777777" w:rsidTr="00B320DB">
        <w:trPr>
          <w:trHeight w:val="340"/>
        </w:trPr>
        <w:tc>
          <w:tcPr>
            <w:tcW w:w="883" w:type="dxa"/>
            <w:vAlign w:val="center"/>
          </w:tcPr>
          <w:p w14:paraId="0C39B2E0" w14:textId="77777777" w:rsidR="00B320DB" w:rsidRDefault="00B320DB" w:rsidP="00422FC4">
            <w:r>
              <w:t>Mobil</w:t>
            </w:r>
          </w:p>
        </w:tc>
        <w:tc>
          <w:tcPr>
            <w:tcW w:w="2940" w:type="dxa"/>
            <w:vAlign w:val="center"/>
          </w:tcPr>
          <w:p w14:paraId="1C8FF36D" w14:textId="77777777" w:rsidR="00B320DB" w:rsidRDefault="00B320DB" w:rsidP="00422FC4"/>
        </w:tc>
      </w:tr>
    </w:tbl>
    <w:p w14:paraId="439B435E" w14:textId="77777777" w:rsidR="00B320DB" w:rsidRDefault="00B320DB" w:rsidP="00A84308"/>
    <w:p w14:paraId="3674523A" w14:textId="44B4CF30" w:rsidR="00B320DB" w:rsidRDefault="00DE3082" w:rsidP="00DE3082">
      <w:pPr>
        <w:pStyle w:val="Overskrift1"/>
      </w:pPr>
      <w:r>
        <w:t>Innleie av konsulenter</w:t>
      </w:r>
    </w:p>
    <w:p w14:paraId="4C88876B" w14:textId="16EE09E3" w:rsidR="00DE3082" w:rsidRPr="00DE3082" w:rsidRDefault="0035062B" w:rsidP="00DE3082">
      <w:r>
        <w:t xml:space="preserve">Hvis kontrakten gjelder innleie av </w:t>
      </w:r>
      <w:r w:rsidR="00DE3082">
        <w:t>konsulent</w:t>
      </w:r>
      <w:r w:rsidR="00817F02">
        <w:t>(</w:t>
      </w:r>
      <w:r w:rsidR="00DE3082">
        <w:t>er</w:t>
      </w:r>
      <w:r w:rsidR="00817F02">
        <w:t>)</w:t>
      </w:r>
      <w:r>
        <w:t>,</w:t>
      </w:r>
      <w:r w:rsidR="00DE3082">
        <w:t xml:space="preserve"> bes det om at </w:t>
      </w:r>
      <w:r w:rsidR="00160934">
        <w:t>det oppgis mobilnummer og e-postadresse for tilbudte konsulent</w:t>
      </w:r>
      <w:r w:rsidR="00817F02">
        <w:t>(</w:t>
      </w:r>
      <w:r w:rsidR="00160934">
        <w:t>er</w:t>
      </w:r>
      <w:r w:rsidR="00817F02">
        <w:t>)</w:t>
      </w:r>
      <w:r w:rsidR="00160934">
        <w:t>. I tillegg må bilde av konsulenten</w:t>
      </w:r>
      <w:r w:rsidR="00817F02">
        <w:t>(</w:t>
      </w:r>
      <w:r w:rsidR="00160934">
        <w:t>e</w:t>
      </w:r>
      <w:r w:rsidR="00817F02">
        <w:t>)</w:t>
      </w:r>
      <w:r w:rsidR="00160934">
        <w:t xml:space="preserve"> vedlegges. </w:t>
      </w:r>
    </w:p>
    <w:p w14:paraId="2783562F" w14:textId="77777777" w:rsidR="00B320DB" w:rsidRPr="00A84308" w:rsidRDefault="00B320DB" w:rsidP="00A84308"/>
    <w:sectPr w:rsidR="00B320DB" w:rsidRPr="00A84308" w:rsidSect="0094577C">
      <w:headerReference w:type="default" r:id="rId12"/>
      <w:footerReference w:type="default" r:id="rId13"/>
      <w:pgSz w:w="11906" w:h="16838"/>
      <w:pgMar w:top="1023" w:right="851" w:bottom="709" w:left="1418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A7AA2" w14:textId="77777777" w:rsidR="009D1135" w:rsidRDefault="009D1135" w:rsidP="00607197">
      <w:r>
        <w:separator/>
      </w:r>
    </w:p>
  </w:endnote>
  <w:endnote w:type="continuationSeparator" w:id="0">
    <w:p w14:paraId="7568933E" w14:textId="77777777" w:rsidR="009D1135" w:rsidRDefault="009D1135" w:rsidP="00607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8653"/>
      <w:gridCol w:w="984"/>
    </w:tblGrid>
    <w:tr w:rsidR="00607197" w14:paraId="25589F9E" w14:textId="77777777" w:rsidTr="00F4311A">
      <w:trPr>
        <w:trHeight w:val="281"/>
      </w:trPr>
      <w:tc>
        <w:tcPr>
          <w:tcW w:w="8755" w:type="dxa"/>
          <w:vAlign w:val="bottom"/>
        </w:tcPr>
        <w:p w14:paraId="68F226EB" w14:textId="59A5F11D" w:rsidR="00607197" w:rsidRDefault="00607197" w:rsidP="00F4311A">
          <w:pPr>
            <w:pStyle w:val="Bunntekst"/>
          </w:pPr>
        </w:p>
      </w:tc>
      <w:tc>
        <w:tcPr>
          <w:tcW w:w="992" w:type="dxa"/>
          <w:vAlign w:val="bottom"/>
        </w:tcPr>
        <w:p w14:paraId="2CCBE68E" w14:textId="77777777" w:rsidR="00607197" w:rsidRPr="000A308D" w:rsidRDefault="00607197" w:rsidP="000A308D">
          <w:pPr>
            <w:pStyle w:val="Bunntekst"/>
            <w:jc w:val="right"/>
          </w:pPr>
          <w:r w:rsidRPr="000A308D">
            <w:fldChar w:fldCharType="begin"/>
          </w:r>
          <w:r w:rsidRPr="000A308D">
            <w:instrText xml:space="preserve"> PAGE   \* MERGEFORMAT </w:instrText>
          </w:r>
          <w:r w:rsidRPr="000A308D">
            <w:fldChar w:fldCharType="separate"/>
          </w:r>
          <w:r w:rsidR="00C76099">
            <w:rPr>
              <w:noProof/>
            </w:rPr>
            <w:t>1</w:t>
          </w:r>
          <w:r w:rsidRPr="000A308D">
            <w:fldChar w:fldCharType="end"/>
          </w:r>
          <w:r w:rsidR="000A308D" w:rsidRPr="000A308D">
            <w:t xml:space="preserve"> </w:t>
          </w:r>
          <w:r w:rsidR="000A308D">
            <w:t>[</w:t>
          </w:r>
          <w:r w:rsidR="006C266B">
            <w:rPr>
              <w:noProof/>
            </w:rPr>
            <w:fldChar w:fldCharType="begin"/>
          </w:r>
          <w:r w:rsidR="006C266B">
            <w:rPr>
              <w:noProof/>
            </w:rPr>
            <w:instrText xml:space="preserve"> NUMPAGES  \* Arabic  \* MERGEFORMAT </w:instrText>
          </w:r>
          <w:r w:rsidR="006C266B">
            <w:rPr>
              <w:noProof/>
            </w:rPr>
            <w:fldChar w:fldCharType="separate"/>
          </w:r>
          <w:r w:rsidR="00C76099">
            <w:rPr>
              <w:noProof/>
            </w:rPr>
            <w:t>1</w:t>
          </w:r>
          <w:r w:rsidR="006C266B">
            <w:rPr>
              <w:noProof/>
            </w:rPr>
            <w:fldChar w:fldCharType="end"/>
          </w:r>
          <w:r w:rsidR="000A308D">
            <w:t>]</w:t>
          </w:r>
        </w:p>
      </w:tc>
    </w:tr>
  </w:tbl>
  <w:p w14:paraId="53F0358E" w14:textId="77777777" w:rsidR="00607197" w:rsidRDefault="0060719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EC2AA" w14:textId="77777777" w:rsidR="009D1135" w:rsidRDefault="009D1135" w:rsidP="00607197">
      <w:r>
        <w:separator/>
      </w:r>
    </w:p>
  </w:footnote>
  <w:footnote w:type="continuationSeparator" w:id="0">
    <w:p w14:paraId="3B7D5651" w14:textId="77777777" w:rsidR="009D1135" w:rsidRDefault="009D1135" w:rsidP="006071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40" w:type="dxa"/>
      <w:tblInd w:w="-601" w:type="dxa"/>
      <w:tblLook w:val="04A0" w:firstRow="1" w:lastRow="0" w:firstColumn="1" w:lastColumn="0" w:noHBand="0" w:noVBand="1"/>
    </w:tblPr>
    <w:tblGrid>
      <w:gridCol w:w="6167"/>
      <w:gridCol w:w="4073"/>
    </w:tblGrid>
    <w:tr w:rsidR="00607197" w14:paraId="577430CB" w14:textId="77777777" w:rsidTr="00B24C29">
      <w:tc>
        <w:tcPr>
          <w:tcW w:w="6167" w:type="dxa"/>
        </w:tcPr>
        <w:p w14:paraId="012E36FE" w14:textId="77777777" w:rsidR="00607197" w:rsidRDefault="00FC574A" w:rsidP="00F41180">
          <w:pPr>
            <w:pStyle w:val="Topptekst"/>
          </w:pPr>
          <w:r>
            <w:rPr>
              <w:noProof/>
              <w:lang w:eastAsia="nb-NO"/>
            </w:rPr>
            <w:drawing>
              <wp:inline distT="0" distB="0" distL="0" distR="0" wp14:anchorId="31DEDED4" wp14:editId="4E1743A8">
                <wp:extent cx="1656000" cy="276570"/>
                <wp:effectExtent l="0" t="0" r="1905" b="9525"/>
                <wp:docPr id="1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iggende lang farge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56000" cy="2765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73" w:type="dxa"/>
          <w:vAlign w:val="center"/>
        </w:tcPr>
        <w:p w14:paraId="65004C18" w14:textId="77777777" w:rsidR="00607197" w:rsidRPr="00607197" w:rsidRDefault="00B320DB" w:rsidP="0094577C">
          <w:pPr>
            <w:pStyle w:val="Topptekst"/>
            <w:tabs>
              <w:tab w:val="clear" w:pos="4536"/>
            </w:tabs>
            <w:ind w:right="-108"/>
            <w:jc w:val="right"/>
          </w:pPr>
          <w:r>
            <w:rPr>
              <w:sz w:val="36"/>
            </w:rPr>
            <w:t>Kontraktdata</w:t>
          </w:r>
        </w:p>
      </w:tc>
    </w:tr>
  </w:tbl>
  <w:p w14:paraId="1F80C10D" w14:textId="77777777" w:rsidR="00607197" w:rsidRDefault="00607197" w:rsidP="00607197">
    <w:pPr>
      <w:pStyle w:val="Topptekst"/>
      <w:ind w:left="-42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D53872C4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15615331"/>
    <w:multiLevelType w:val="hybridMultilevel"/>
    <w:tmpl w:val="9038346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246CE1"/>
    <w:multiLevelType w:val="hybridMultilevel"/>
    <w:tmpl w:val="C28297F2"/>
    <w:lvl w:ilvl="0" w:tplc="C8EEE7DE">
      <w:start w:val="1"/>
      <w:numFmt w:val="bullet"/>
      <w:pStyle w:val="Punktlistemedavstand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0E1433"/>
    <w:multiLevelType w:val="hybridMultilevel"/>
    <w:tmpl w:val="5768A8F4"/>
    <w:lvl w:ilvl="0" w:tplc="28CEADC4">
      <w:start w:val="1"/>
      <w:numFmt w:val="bullet"/>
      <w:pStyle w:val="Viktigpunktliste"/>
      <w:lvlText w:val=""/>
      <w:lvlJc w:val="left"/>
      <w:pPr>
        <w:ind w:left="720" w:hanging="360"/>
      </w:pPr>
      <w:rPr>
        <w:rFonts w:ascii="Wingdings" w:hAnsi="Wingdings" w:hint="default"/>
        <w:b w:val="0"/>
        <w:sz w:val="44"/>
      </w:rPr>
    </w:lvl>
    <w:lvl w:ilvl="1" w:tplc="041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39C511E"/>
    <w:multiLevelType w:val="hybridMultilevel"/>
    <w:tmpl w:val="86E0B838"/>
    <w:lvl w:ilvl="0" w:tplc="041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7D54811"/>
    <w:multiLevelType w:val="hybridMultilevel"/>
    <w:tmpl w:val="81ECE45A"/>
    <w:lvl w:ilvl="0" w:tplc="D6202A18">
      <w:start w:val="1"/>
      <w:numFmt w:val="decimal"/>
      <w:pStyle w:val="Punktlisteavstandnummerert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6C3022"/>
    <w:multiLevelType w:val="hybridMultilevel"/>
    <w:tmpl w:val="A676906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6181979">
    <w:abstractNumId w:val="0"/>
  </w:num>
  <w:num w:numId="2" w16cid:durableId="224148599">
    <w:abstractNumId w:val="0"/>
  </w:num>
  <w:num w:numId="3" w16cid:durableId="1494684552">
    <w:abstractNumId w:val="0"/>
  </w:num>
  <w:num w:numId="4" w16cid:durableId="1362630818">
    <w:abstractNumId w:val="0"/>
  </w:num>
  <w:num w:numId="5" w16cid:durableId="1240754610">
    <w:abstractNumId w:val="0"/>
  </w:num>
  <w:num w:numId="6" w16cid:durableId="2004164046">
    <w:abstractNumId w:val="0"/>
  </w:num>
  <w:num w:numId="7" w16cid:durableId="238833510">
    <w:abstractNumId w:val="0"/>
  </w:num>
  <w:num w:numId="8" w16cid:durableId="209927168">
    <w:abstractNumId w:val="0"/>
  </w:num>
  <w:num w:numId="9" w16cid:durableId="1418285543">
    <w:abstractNumId w:val="0"/>
  </w:num>
  <w:num w:numId="10" w16cid:durableId="153723188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23000731">
    <w:abstractNumId w:val="3"/>
  </w:num>
  <w:num w:numId="12" w16cid:durableId="2072191233">
    <w:abstractNumId w:val="1"/>
  </w:num>
  <w:num w:numId="13" w16cid:durableId="2128697259">
    <w:abstractNumId w:val="2"/>
  </w:num>
  <w:num w:numId="14" w16cid:durableId="1333603653">
    <w:abstractNumId w:val="5"/>
  </w:num>
  <w:num w:numId="15" w16cid:durableId="1942182058">
    <w:abstractNumId w:val="2"/>
  </w:num>
  <w:num w:numId="16" w16cid:durableId="644896357">
    <w:abstractNumId w:val="5"/>
  </w:num>
  <w:num w:numId="17" w16cid:durableId="517160025">
    <w:abstractNumId w:val="2"/>
  </w:num>
  <w:num w:numId="18" w16cid:durableId="1719934402">
    <w:abstractNumId w:val="5"/>
  </w:num>
  <w:num w:numId="19" w16cid:durableId="1870607695">
    <w:abstractNumId w:val="4"/>
  </w:num>
  <w:num w:numId="20" w16cid:durableId="8319870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3EF"/>
    <w:rsid w:val="00005C59"/>
    <w:rsid w:val="0002127E"/>
    <w:rsid w:val="000768E8"/>
    <w:rsid w:val="00090726"/>
    <w:rsid w:val="000A308D"/>
    <w:rsid w:val="001044AD"/>
    <w:rsid w:val="00133326"/>
    <w:rsid w:val="00160934"/>
    <w:rsid w:val="001736B9"/>
    <w:rsid w:val="001E0B42"/>
    <w:rsid w:val="00206CEE"/>
    <w:rsid w:val="00224610"/>
    <w:rsid w:val="0023225A"/>
    <w:rsid w:val="00235E80"/>
    <w:rsid w:val="00327AAE"/>
    <w:rsid w:val="00334FBB"/>
    <w:rsid w:val="0035062B"/>
    <w:rsid w:val="00376A9E"/>
    <w:rsid w:val="00397C3E"/>
    <w:rsid w:val="003A5285"/>
    <w:rsid w:val="00404DC8"/>
    <w:rsid w:val="00441920"/>
    <w:rsid w:val="00446E8D"/>
    <w:rsid w:val="004766B8"/>
    <w:rsid w:val="00483FED"/>
    <w:rsid w:val="00497A11"/>
    <w:rsid w:val="004F750C"/>
    <w:rsid w:val="00525401"/>
    <w:rsid w:val="005260A7"/>
    <w:rsid w:val="00536B5E"/>
    <w:rsid w:val="005845BD"/>
    <w:rsid w:val="00584AC5"/>
    <w:rsid w:val="00607197"/>
    <w:rsid w:val="00617472"/>
    <w:rsid w:val="00647852"/>
    <w:rsid w:val="0068417B"/>
    <w:rsid w:val="0068435F"/>
    <w:rsid w:val="006A4598"/>
    <w:rsid w:val="006A720F"/>
    <w:rsid w:val="006C266B"/>
    <w:rsid w:val="00720C33"/>
    <w:rsid w:val="00780F50"/>
    <w:rsid w:val="00782860"/>
    <w:rsid w:val="007D781A"/>
    <w:rsid w:val="007E141F"/>
    <w:rsid w:val="00810BC5"/>
    <w:rsid w:val="00817F02"/>
    <w:rsid w:val="0082344C"/>
    <w:rsid w:val="008A0E0E"/>
    <w:rsid w:val="008B3C14"/>
    <w:rsid w:val="008E2AD2"/>
    <w:rsid w:val="0090644D"/>
    <w:rsid w:val="00907B27"/>
    <w:rsid w:val="00915D0C"/>
    <w:rsid w:val="00944ACF"/>
    <w:rsid w:val="0094577C"/>
    <w:rsid w:val="009A7469"/>
    <w:rsid w:val="009D1135"/>
    <w:rsid w:val="00A66804"/>
    <w:rsid w:val="00A84308"/>
    <w:rsid w:val="00A86A4F"/>
    <w:rsid w:val="00A945F2"/>
    <w:rsid w:val="00A94D2C"/>
    <w:rsid w:val="00AC6FD4"/>
    <w:rsid w:val="00B24C29"/>
    <w:rsid w:val="00B320DB"/>
    <w:rsid w:val="00BB0B73"/>
    <w:rsid w:val="00BB3257"/>
    <w:rsid w:val="00C76099"/>
    <w:rsid w:val="00C8485A"/>
    <w:rsid w:val="00C90E00"/>
    <w:rsid w:val="00C933EF"/>
    <w:rsid w:val="00CD63D3"/>
    <w:rsid w:val="00DC606B"/>
    <w:rsid w:val="00DE3082"/>
    <w:rsid w:val="00DE7B4F"/>
    <w:rsid w:val="00E95DFA"/>
    <w:rsid w:val="00EE5009"/>
    <w:rsid w:val="00F009C4"/>
    <w:rsid w:val="00F41180"/>
    <w:rsid w:val="00F4311A"/>
    <w:rsid w:val="00F7749D"/>
    <w:rsid w:val="00F82052"/>
    <w:rsid w:val="00FC574A"/>
    <w:rsid w:val="00FE4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EDAD93"/>
  <w15:docId w15:val="{8367CDD2-0B8B-49F2-8D29-E5126EB0D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20DB"/>
    <w:rPr>
      <w:rFonts w:ascii="Arial" w:hAnsi="Arial"/>
      <w:lang w:eastAsia="en-US"/>
    </w:rPr>
  </w:style>
  <w:style w:type="paragraph" w:styleId="Overskrift1">
    <w:name w:val="heading 1"/>
    <w:basedOn w:val="Normal"/>
    <w:next w:val="Normal"/>
    <w:link w:val="Overskrift1Tegn"/>
    <w:qFormat/>
    <w:rsid w:val="003A5285"/>
    <w:pPr>
      <w:keepNext/>
      <w:pBdr>
        <w:top w:val="single" w:sz="4" w:space="1" w:color="7F7F7F" w:themeColor="text1" w:themeTint="80"/>
        <w:bottom w:val="single" w:sz="4" w:space="1" w:color="7F7F7F" w:themeColor="text1" w:themeTint="80"/>
      </w:pBdr>
      <w:spacing w:before="360" w:after="120"/>
      <w:outlineLvl w:val="0"/>
    </w:pPr>
    <w:rPr>
      <w:b/>
      <w:kern w:val="28"/>
      <w:sz w:val="28"/>
    </w:rPr>
  </w:style>
  <w:style w:type="paragraph" w:styleId="Overskrift2">
    <w:name w:val="heading 2"/>
    <w:basedOn w:val="Overskrift1"/>
    <w:next w:val="Normal"/>
    <w:link w:val="Overskrift2Tegn"/>
    <w:autoRedefine/>
    <w:qFormat/>
    <w:rsid w:val="000768E8"/>
    <w:pPr>
      <w:numPr>
        <w:ilvl w:val="1"/>
      </w:numPr>
      <w:pBdr>
        <w:top w:val="none" w:sz="0" w:space="0" w:color="auto"/>
        <w:bottom w:val="none" w:sz="0" w:space="0" w:color="auto"/>
      </w:pBdr>
      <w:spacing w:before="240" w:after="60"/>
      <w:outlineLvl w:val="1"/>
    </w:pPr>
    <w:rPr>
      <w:sz w:val="24"/>
    </w:rPr>
  </w:style>
  <w:style w:type="paragraph" w:styleId="Overskrift3">
    <w:name w:val="heading 3"/>
    <w:basedOn w:val="Overskrift2"/>
    <w:next w:val="Normal"/>
    <w:link w:val="Overskrift3Tegn"/>
    <w:qFormat/>
    <w:rsid w:val="00CD63D3"/>
    <w:pPr>
      <w:numPr>
        <w:ilvl w:val="2"/>
      </w:numPr>
      <w:outlineLvl w:val="2"/>
    </w:pPr>
    <w:rPr>
      <w:sz w:val="22"/>
    </w:rPr>
  </w:style>
  <w:style w:type="paragraph" w:styleId="Overskrift4">
    <w:name w:val="heading 4"/>
    <w:basedOn w:val="Overskrift2"/>
    <w:next w:val="Normal"/>
    <w:link w:val="Overskrift4Tegn"/>
    <w:qFormat/>
    <w:rsid w:val="00CD63D3"/>
    <w:pPr>
      <w:numPr>
        <w:ilvl w:val="3"/>
      </w:numPr>
      <w:outlineLvl w:val="3"/>
    </w:pPr>
    <w:rPr>
      <w:i/>
      <w:sz w:val="22"/>
    </w:rPr>
  </w:style>
  <w:style w:type="paragraph" w:styleId="Overskrift5">
    <w:name w:val="heading 5"/>
    <w:basedOn w:val="Overskrift4"/>
    <w:next w:val="Normal"/>
    <w:link w:val="Overskrift5Tegn"/>
    <w:qFormat/>
    <w:rsid w:val="0068435F"/>
    <w:pPr>
      <w:numPr>
        <w:ilvl w:val="4"/>
      </w:numPr>
      <w:outlineLvl w:val="4"/>
    </w:pPr>
  </w:style>
  <w:style w:type="paragraph" w:styleId="Overskrift6">
    <w:name w:val="heading 6"/>
    <w:basedOn w:val="Overskrift5"/>
    <w:next w:val="Normal"/>
    <w:link w:val="Overskrift6Tegn"/>
    <w:qFormat/>
    <w:rsid w:val="0068435F"/>
    <w:pPr>
      <w:numPr>
        <w:ilvl w:val="5"/>
      </w:numPr>
      <w:outlineLvl w:val="5"/>
    </w:pPr>
  </w:style>
  <w:style w:type="paragraph" w:styleId="Overskrift7">
    <w:name w:val="heading 7"/>
    <w:basedOn w:val="Overskrift5"/>
    <w:next w:val="Normal"/>
    <w:link w:val="Overskrift7Tegn"/>
    <w:qFormat/>
    <w:rsid w:val="0068435F"/>
    <w:pPr>
      <w:numPr>
        <w:ilvl w:val="6"/>
      </w:numPr>
      <w:outlineLvl w:val="6"/>
    </w:pPr>
  </w:style>
  <w:style w:type="paragraph" w:styleId="Overskrift8">
    <w:name w:val="heading 8"/>
    <w:basedOn w:val="Overskrift5"/>
    <w:next w:val="Normal"/>
    <w:link w:val="Overskrift8Tegn"/>
    <w:qFormat/>
    <w:rsid w:val="0068435F"/>
    <w:pPr>
      <w:numPr>
        <w:ilvl w:val="7"/>
      </w:numPr>
      <w:outlineLvl w:val="7"/>
    </w:pPr>
  </w:style>
  <w:style w:type="paragraph" w:styleId="Overskrift9">
    <w:name w:val="heading 9"/>
    <w:basedOn w:val="Overskrift5"/>
    <w:next w:val="Normal"/>
    <w:link w:val="Overskrift9Tegn"/>
    <w:qFormat/>
    <w:rsid w:val="0068435F"/>
    <w:pPr>
      <w:numPr>
        <w:ilvl w:val="8"/>
      </w:numPr>
      <w:outlineLvl w:val="8"/>
    </w:p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rsid w:val="003A5285"/>
    <w:rPr>
      <w:rFonts w:ascii="Arial" w:hAnsi="Arial"/>
      <w:b/>
      <w:kern w:val="28"/>
      <w:sz w:val="28"/>
      <w:lang w:eastAsia="en-US"/>
    </w:rPr>
  </w:style>
  <w:style w:type="character" w:customStyle="1" w:styleId="Overskrift2Tegn">
    <w:name w:val="Overskrift 2 Tegn"/>
    <w:link w:val="Overskrift2"/>
    <w:rsid w:val="000768E8"/>
    <w:rPr>
      <w:rFonts w:ascii="Arial" w:hAnsi="Arial"/>
      <w:b/>
      <w:kern w:val="28"/>
      <w:sz w:val="24"/>
      <w:lang w:eastAsia="en-US"/>
    </w:rPr>
  </w:style>
  <w:style w:type="character" w:customStyle="1" w:styleId="Overskrift3Tegn">
    <w:name w:val="Overskrift 3 Tegn"/>
    <w:link w:val="Overskrift3"/>
    <w:rsid w:val="00CD63D3"/>
    <w:rPr>
      <w:rFonts w:ascii="Arial" w:hAnsi="Arial"/>
      <w:b/>
      <w:kern w:val="28"/>
      <w:sz w:val="22"/>
      <w:lang w:eastAsia="en-US"/>
    </w:rPr>
  </w:style>
  <w:style w:type="character" w:customStyle="1" w:styleId="Overskrift4Tegn">
    <w:name w:val="Overskrift 4 Tegn"/>
    <w:link w:val="Overskrift4"/>
    <w:rsid w:val="00CD63D3"/>
    <w:rPr>
      <w:rFonts w:ascii="Arial" w:hAnsi="Arial"/>
      <w:b/>
      <w:i/>
      <w:kern w:val="28"/>
      <w:sz w:val="22"/>
      <w:lang w:eastAsia="en-US"/>
    </w:rPr>
  </w:style>
  <w:style w:type="character" w:customStyle="1" w:styleId="Overskrift5Tegn">
    <w:name w:val="Overskrift 5 Tegn"/>
    <w:link w:val="Overskrift5"/>
    <w:rsid w:val="0068435F"/>
    <w:rPr>
      <w:rFonts w:ascii="Arial" w:hAnsi="Arial"/>
      <w:kern w:val="28"/>
      <w:sz w:val="22"/>
      <w:lang w:eastAsia="en-US"/>
    </w:rPr>
  </w:style>
  <w:style w:type="character" w:customStyle="1" w:styleId="Overskrift6Tegn">
    <w:name w:val="Overskrift 6 Tegn"/>
    <w:link w:val="Overskrift6"/>
    <w:rsid w:val="0068435F"/>
    <w:rPr>
      <w:rFonts w:ascii="Arial" w:hAnsi="Arial"/>
      <w:kern w:val="28"/>
      <w:sz w:val="22"/>
      <w:lang w:eastAsia="en-US"/>
    </w:rPr>
  </w:style>
  <w:style w:type="character" w:customStyle="1" w:styleId="Overskrift7Tegn">
    <w:name w:val="Overskrift 7 Tegn"/>
    <w:link w:val="Overskrift7"/>
    <w:rsid w:val="0068435F"/>
    <w:rPr>
      <w:rFonts w:ascii="Arial" w:hAnsi="Arial"/>
      <w:kern w:val="28"/>
      <w:sz w:val="22"/>
      <w:lang w:eastAsia="en-US"/>
    </w:rPr>
  </w:style>
  <w:style w:type="character" w:customStyle="1" w:styleId="Overskrift8Tegn">
    <w:name w:val="Overskrift 8 Tegn"/>
    <w:link w:val="Overskrift8"/>
    <w:rsid w:val="0068435F"/>
    <w:rPr>
      <w:rFonts w:ascii="Arial" w:hAnsi="Arial"/>
      <w:kern w:val="28"/>
      <w:sz w:val="22"/>
      <w:lang w:eastAsia="en-US"/>
    </w:rPr>
  </w:style>
  <w:style w:type="character" w:customStyle="1" w:styleId="Overskrift9Tegn">
    <w:name w:val="Overskrift 9 Tegn"/>
    <w:link w:val="Overskrift9"/>
    <w:rsid w:val="0068435F"/>
    <w:rPr>
      <w:rFonts w:ascii="Arial" w:hAnsi="Arial"/>
      <w:kern w:val="28"/>
      <w:sz w:val="22"/>
      <w:lang w:eastAsia="en-US"/>
    </w:rPr>
  </w:style>
  <w:style w:type="paragraph" w:styleId="Bildetekst">
    <w:name w:val="caption"/>
    <w:basedOn w:val="Normal"/>
    <w:next w:val="Normal"/>
    <w:qFormat/>
    <w:rsid w:val="0068435F"/>
    <w:pPr>
      <w:spacing w:before="120" w:after="160"/>
    </w:pPr>
    <w:rPr>
      <w:i/>
      <w:sz w:val="18"/>
    </w:rPr>
  </w:style>
  <w:style w:type="paragraph" w:styleId="Tittel">
    <w:name w:val="Title"/>
    <w:basedOn w:val="Normal"/>
    <w:next w:val="Normal"/>
    <w:link w:val="TittelTegn"/>
    <w:qFormat/>
    <w:rsid w:val="0068435F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telTegn">
    <w:name w:val="Tittel Tegn"/>
    <w:link w:val="Tittel"/>
    <w:rsid w:val="0068435F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Undertittel">
    <w:name w:val="Subtitle"/>
    <w:basedOn w:val="Normal"/>
    <w:link w:val="UndertittelTegn"/>
    <w:qFormat/>
    <w:rsid w:val="0068435F"/>
    <w:pPr>
      <w:spacing w:after="60"/>
      <w:jc w:val="center"/>
      <w:outlineLvl w:val="1"/>
    </w:pPr>
    <w:rPr>
      <w:rFonts w:cs="Arial"/>
      <w:sz w:val="24"/>
      <w:szCs w:val="24"/>
    </w:rPr>
  </w:style>
  <w:style w:type="character" w:customStyle="1" w:styleId="UndertittelTegn">
    <w:name w:val="Undertittel Tegn"/>
    <w:link w:val="Undertittel"/>
    <w:rsid w:val="0068435F"/>
    <w:rPr>
      <w:rFonts w:ascii="Arial" w:hAnsi="Arial" w:cs="Arial"/>
      <w:sz w:val="24"/>
      <w:szCs w:val="24"/>
      <w:lang w:eastAsia="en-US"/>
    </w:rPr>
  </w:style>
  <w:style w:type="paragraph" w:styleId="Topptekst">
    <w:name w:val="header"/>
    <w:basedOn w:val="Normal"/>
    <w:link w:val="TopptekstTegn"/>
    <w:uiPriority w:val="99"/>
    <w:unhideWhenUsed/>
    <w:rsid w:val="0060719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607197"/>
    <w:rPr>
      <w:rFonts w:ascii="Arial" w:hAnsi="Arial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60719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607197"/>
    <w:rPr>
      <w:rFonts w:ascii="Arial" w:hAnsi="Arial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60719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607197"/>
    <w:rPr>
      <w:rFonts w:ascii="Tahoma" w:hAnsi="Tahoma" w:cs="Tahoma"/>
      <w:sz w:val="16"/>
      <w:szCs w:val="16"/>
      <w:lang w:eastAsia="en-US"/>
    </w:rPr>
  </w:style>
  <w:style w:type="table" w:styleId="Tabellrutenett">
    <w:name w:val="Table Grid"/>
    <w:basedOn w:val="Vanligtabell"/>
    <w:uiPriority w:val="59"/>
    <w:rsid w:val="0060719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Viktigpunktliste">
    <w:name w:val="Viktig punktliste"/>
    <w:basedOn w:val="Listeavsnitt"/>
    <w:next w:val="Normal"/>
    <w:qFormat/>
    <w:rsid w:val="006C266B"/>
    <w:pPr>
      <w:keepNext/>
      <w:keepLines/>
      <w:numPr>
        <w:numId w:val="1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240" w:line="360" w:lineRule="auto"/>
      <w:ind w:left="714" w:right="142" w:hanging="357"/>
      <w:contextualSpacing/>
    </w:pPr>
    <w:rPr>
      <w:b/>
      <w:sz w:val="24"/>
    </w:rPr>
  </w:style>
  <w:style w:type="paragraph" w:styleId="Listeavsnitt">
    <w:name w:val="List Paragraph"/>
    <w:basedOn w:val="Normal"/>
    <w:uiPriority w:val="34"/>
    <w:qFormat/>
    <w:rsid w:val="00483FED"/>
    <w:pPr>
      <w:spacing w:before="60"/>
      <w:ind w:left="709"/>
    </w:pPr>
  </w:style>
  <w:style w:type="paragraph" w:styleId="Fotnotetekst">
    <w:name w:val="footnote text"/>
    <w:basedOn w:val="Normal"/>
    <w:link w:val="FotnotetekstTegn"/>
    <w:uiPriority w:val="99"/>
    <w:semiHidden/>
    <w:unhideWhenUsed/>
    <w:rsid w:val="00FE407A"/>
    <w:rPr>
      <w:i/>
      <w:sz w:val="18"/>
    </w:rPr>
  </w:style>
  <w:style w:type="character" w:customStyle="1" w:styleId="FotnotetekstTegn">
    <w:name w:val="Fotnotetekst Tegn"/>
    <w:link w:val="Fotnotetekst"/>
    <w:uiPriority w:val="99"/>
    <w:semiHidden/>
    <w:rsid w:val="00FE407A"/>
    <w:rPr>
      <w:rFonts w:ascii="Arial" w:hAnsi="Arial"/>
      <w:i/>
      <w:sz w:val="18"/>
      <w:lang w:eastAsia="en-US"/>
    </w:rPr>
  </w:style>
  <w:style w:type="character" w:styleId="Fotnotereferanse">
    <w:name w:val="footnote reference"/>
    <w:uiPriority w:val="99"/>
    <w:semiHidden/>
    <w:unhideWhenUsed/>
    <w:rsid w:val="00FE407A"/>
    <w:rPr>
      <w:vertAlign w:val="superscript"/>
    </w:rPr>
  </w:style>
  <w:style w:type="paragraph" w:customStyle="1" w:styleId="Punktlistemedavstand">
    <w:name w:val="Punktliste med avstand"/>
    <w:basedOn w:val="Normal"/>
    <w:link w:val="PunktlistemedavstandTegn"/>
    <w:qFormat/>
    <w:rsid w:val="007D781A"/>
    <w:pPr>
      <w:numPr>
        <w:numId w:val="17"/>
      </w:numPr>
      <w:spacing w:before="60"/>
    </w:pPr>
  </w:style>
  <w:style w:type="character" w:customStyle="1" w:styleId="PunktlistemedavstandTegn">
    <w:name w:val="Punktliste med avstand Tegn"/>
    <w:link w:val="Punktlistemedavstand"/>
    <w:rsid w:val="007D781A"/>
    <w:rPr>
      <w:rFonts w:ascii="Arial" w:hAnsi="Arial"/>
      <w:lang w:eastAsia="en-US"/>
    </w:rPr>
  </w:style>
  <w:style w:type="paragraph" w:customStyle="1" w:styleId="Punktlisteavstandnummerert">
    <w:name w:val="Punktliste avstand nummerert"/>
    <w:basedOn w:val="Punktlistemedavstand"/>
    <w:link w:val="PunktlisteavstandnummerertTegn"/>
    <w:qFormat/>
    <w:rsid w:val="007D781A"/>
    <w:pPr>
      <w:numPr>
        <w:numId w:val="18"/>
      </w:numPr>
    </w:pPr>
    <w:rPr>
      <w:lang w:val="en-US"/>
    </w:rPr>
  </w:style>
  <w:style w:type="character" w:customStyle="1" w:styleId="PunktlisteavstandnummerertTegn">
    <w:name w:val="Punktliste avstand nummerert Tegn"/>
    <w:link w:val="Punktlisteavstandnummerert"/>
    <w:rsid w:val="007D781A"/>
    <w:rPr>
      <w:rFonts w:ascii="Arial" w:hAnsi="Arial"/>
      <w:lang w:val="en-US" w:eastAsia="en-US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E95DFA"/>
    <w:pPr>
      <w:keepLines/>
      <w:spacing w:after="0" w:line="259" w:lineRule="auto"/>
      <w:outlineLvl w:val="9"/>
    </w:pPr>
    <w:rPr>
      <w:rFonts w:eastAsiaTheme="majorEastAsia" w:cstheme="majorBidi"/>
      <w:b w:val="0"/>
      <w:kern w:val="0"/>
      <w:sz w:val="32"/>
      <w:szCs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E95DFA"/>
    <w:pPr>
      <w:spacing w:after="100"/>
    </w:pPr>
  </w:style>
  <w:style w:type="character" w:styleId="Hyperkobling">
    <w:name w:val="Hyperlink"/>
    <w:basedOn w:val="Standardskriftforavsnitt"/>
    <w:uiPriority w:val="99"/>
    <w:unhideWhenUsed/>
    <w:rsid w:val="00E95DFA"/>
    <w:rPr>
      <w:color w:val="0000FF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A84308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A843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brreg.no/om-oss/oppgavene-vare/alle-registrene-vare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m365\Flytoget\Maler%20-%20Dokumenter\Anskaffelser\Inng&#229;else%20av%20kontrakt%20med%20Flytoget%20-%20kontraktdata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9D129CB4CDE84ABFDB83B48F368CD8" ma:contentTypeVersion="20" ma:contentTypeDescription="Opprett et nytt dokument." ma:contentTypeScope="" ma:versionID="b92db8994d16dfe9bdef795ca2fd6d17">
  <xsd:schema xmlns:xsd="http://www.w3.org/2001/XMLSchema" xmlns:xs="http://www.w3.org/2001/XMLSchema" xmlns:p="http://schemas.microsoft.com/office/2006/metadata/properties" xmlns:ns2="f538c44f-3b3b-4aa5-af97-2b2b406b621d" xmlns:ns3="08f6d06c-f032-4591-bab5-c56dc9cc055f" targetNamespace="http://schemas.microsoft.com/office/2006/metadata/properties" ma:root="true" ma:fieldsID="c10dc0ec47e11c05f9d30111dfe5f9fd" ns2:_="" ns3:_="">
    <xsd:import namespace="f538c44f-3b3b-4aa5-af97-2b2b406b621d"/>
    <xsd:import namespace="08f6d06c-f032-4591-bab5-c56dc9cc05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Tildelt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38c44f-3b3b-4aa5-af97-2b2b406b62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ldelt" ma:index="20" nillable="true" ma:displayName="Tildelt" ma:default="0" ma:description="angir vinner (ja) og tapere" ma:format="Dropdown" ma:internalName="Tildelt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45a9e827-425c-47cd-bacf-3454cf0c45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f6d06c-f032-4591-bab5-c56dc9cc055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0e32723-34e4-4889-8ad3-e2dc043dd8a2}" ma:internalName="TaxCatchAll" ma:showField="CatchAllData" ma:web="08f6d06c-f032-4591-bab5-c56dc9cc05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38c44f-3b3b-4aa5-af97-2b2b406b621d">
      <Terms xmlns="http://schemas.microsoft.com/office/infopath/2007/PartnerControls"/>
    </lcf76f155ced4ddcb4097134ff3c332f>
    <Tildelt xmlns="f538c44f-3b3b-4aa5-af97-2b2b406b621d">false</Tildelt>
    <TaxCatchAll xmlns="08f6d06c-f032-4591-bab5-c56dc9cc055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F8853F-F0F7-47F9-A124-0E62AF1D9311}"/>
</file>

<file path=customXml/itemProps2.xml><?xml version="1.0" encoding="utf-8"?>
<ds:datastoreItem xmlns:ds="http://schemas.openxmlformats.org/officeDocument/2006/customXml" ds:itemID="{C16EF22D-011D-45E8-98D0-27DF00DFC9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DA9061-AF8E-4C75-A99D-8BED36C240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577A6CB-BA1E-4D08-B7CD-EB16BC98F7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Inngåelse av kontrakt med Flytoget - kontraktdata.dotx</Template>
  <TotalTime>4</TotalTime>
  <Pages>1</Pages>
  <Words>149</Words>
  <Characters>791</Characters>
  <Application>Microsoft Office Word</Application>
  <DocSecurity>0</DocSecurity>
  <Lines>6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Overskrifter</vt:lpstr>
      </vt:variant>
      <vt:variant>
        <vt:i4>3</vt:i4>
      </vt:variant>
    </vt:vector>
  </HeadingPairs>
  <TitlesOfParts>
    <vt:vector size="4" baseType="lpstr">
      <vt:lpstr/>
      <vt:lpstr>Foretaksinformasjon</vt:lpstr>
      <vt:lpstr>Signering av kontrakt</vt:lpstr>
      <vt:lpstr>Kontraktens kontaktperson</vt:lpstr>
    </vt:vector>
  </TitlesOfParts>
  <Company>Flytoget AS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Åge Pedersen</dc:creator>
  <cp:lastModifiedBy>Åge Pedersen</cp:lastModifiedBy>
  <cp:revision>8</cp:revision>
  <cp:lastPrinted>2008-02-01T13:07:00Z</cp:lastPrinted>
  <dcterms:created xsi:type="dcterms:W3CDTF">2021-02-25T20:39:00Z</dcterms:created>
  <dcterms:modified xsi:type="dcterms:W3CDTF">2023-02-05T10:21:00Z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0x0101005B9D129CB4CDE84ABFDB83B48F368CD8</vt:lpwstr>
  </property>
</Properties>
</file>